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C90" w:rsidRDefault="005D5C90" w:rsidP="00683779">
      <w:pPr>
        <w:pStyle w:val="ListParagraph"/>
        <w:ind w:left="-142"/>
        <w:jc w:val="right"/>
        <w:rPr>
          <w:lang w:val="en-US"/>
        </w:rPr>
      </w:pPr>
    </w:p>
    <w:p w:rsidR="00683779" w:rsidRPr="00683779" w:rsidRDefault="00683779" w:rsidP="00683779">
      <w:pPr>
        <w:pStyle w:val="ListParagraph"/>
        <w:ind w:left="-142"/>
        <w:rPr>
          <w:lang w:val="en-US"/>
        </w:rPr>
      </w:pPr>
      <w:bookmarkStart w:id="0" w:name="_GoBack"/>
      <w:bookmarkEnd w:id="0"/>
    </w:p>
    <w:sectPr w:rsidR="00683779" w:rsidRPr="00683779" w:rsidSect="00D03F33">
      <w:headerReference w:type="even" r:id="rId7"/>
      <w:headerReference w:type="default" r:id="rId8"/>
      <w:footerReference w:type="default" r:id="rId9"/>
      <w:pgSz w:w="11907" w:h="16840" w:code="9"/>
      <w:pgMar w:top="680" w:right="851" w:bottom="284" w:left="1134" w:header="340" w:footer="284" w:gutter="0"/>
      <w:pgBorders w:offsetFrom="page">
        <w:top w:val="single" w:sz="12" w:space="24" w:color="5B1905"/>
        <w:bottom w:val="single" w:sz="12" w:space="24" w:color="5B190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C33" w:rsidRDefault="008C1C33" w:rsidP="00D949EA">
      <w:pPr>
        <w:spacing w:line="240" w:lineRule="auto"/>
      </w:pPr>
      <w:r>
        <w:separator/>
      </w:r>
    </w:p>
  </w:endnote>
  <w:endnote w:type="continuationSeparator" w:id="0">
    <w:p w:rsidR="008C1C33" w:rsidRDefault="008C1C33" w:rsidP="00D94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V w:val="single" w:sz="18" w:space="0" w:color="F07F09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8"/>
      <w:gridCol w:w="8434"/>
    </w:tblGrid>
    <w:tr w:rsidR="00383AEF" w:rsidRPr="00383AEF" w:rsidTr="00D03F33">
      <w:tc>
        <w:tcPr>
          <w:tcW w:w="750" w:type="pct"/>
          <w:tcBorders>
            <w:right w:val="nil"/>
          </w:tcBorders>
        </w:tcPr>
        <w:p w:rsidR="00383AEF" w:rsidRPr="00383AEF" w:rsidRDefault="00383AEF">
          <w:pPr>
            <w:pStyle w:val="Footer"/>
            <w:jc w:val="right"/>
            <w:rPr>
              <w:sz w:val="16"/>
              <w:szCs w:val="16"/>
            </w:rPr>
          </w:pPr>
        </w:p>
      </w:tc>
      <w:tc>
        <w:tcPr>
          <w:tcW w:w="4250" w:type="pct"/>
          <w:tcBorders>
            <w:left w:val="nil"/>
            <w:bottom w:val="nil"/>
          </w:tcBorders>
        </w:tcPr>
        <w:p w:rsidR="00383AEF" w:rsidRPr="00383AEF" w:rsidRDefault="00383AEF">
          <w:pPr>
            <w:pStyle w:val="Footer"/>
            <w:rPr>
              <w:color w:val="F07F09" w:themeColor="accent1"/>
              <w:sz w:val="16"/>
              <w:szCs w:val="16"/>
            </w:rPr>
          </w:pPr>
        </w:p>
      </w:tc>
    </w:tr>
    <w:tr w:rsidR="00D92151" w:rsidTr="00D03F33">
      <w:tc>
        <w:tcPr>
          <w:tcW w:w="750" w:type="pct"/>
          <w:tcBorders>
            <w:right w:val="single" w:sz="18" w:space="0" w:color="5B1905"/>
          </w:tcBorders>
        </w:tcPr>
        <w:p w:rsidR="00D92151" w:rsidRPr="00D03F33" w:rsidRDefault="00C92737">
          <w:pPr>
            <w:pStyle w:val="Footer"/>
            <w:jc w:val="right"/>
            <w:rPr>
              <w:color w:val="5B1905"/>
            </w:rPr>
          </w:pPr>
          <w:r w:rsidRPr="00D03F33">
            <w:rPr>
              <w:color w:val="5B1905"/>
            </w:rPr>
            <w:fldChar w:fldCharType="begin"/>
          </w:r>
          <w:r w:rsidR="00DA3B96" w:rsidRPr="00D03F33">
            <w:rPr>
              <w:color w:val="5B1905"/>
            </w:rPr>
            <w:instrText xml:space="preserve"> PAGE   \* MERGEFORMAT </w:instrText>
          </w:r>
          <w:r w:rsidRPr="00D03F33">
            <w:rPr>
              <w:color w:val="5B1905"/>
            </w:rPr>
            <w:fldChar w:fldCharType="separate"/>
          </w:r>
          <w:r w:rsidR="0063052E">
            <w:rPr>
              <w:noProof/>
              <w:color w:val="5B1905"/>
            </w:rPr>
            <w:t>1</w:t>
          </w:r>
          <w:r w:rsidRPr="00D03F33">
            <w:rPr>
              <w:color w:val="5B1905"/>
            </w:rPr>
            <w:fldChar w:fldCharType="end"/>
          </w:r>
        </w:p>
      </w:tc>
      <w:tc>
        <w:tcPr>
          <w:tcW w:w="4250" w:type="pct"/>
          <w:tcBorders>
            <w:left w:val="single" w:sz="18" w:space="0" w:color="5B1905"/>
          </w:tcBorders>
        </w:tcPr>
        <w:p w:rsidR="00D92151" w:rsidRPr="00D03F33" w:rsidRDefault="00D92151">
          <w:pPr>
            <w:pStyle w:val="Footer"/>
            <w:rPr>
              <w:color w:val="5B1905"/>
              <w:sz w:val="18"/>
              <w:szCs w:val="18"/>
            </w:rPr>
          </w:pPr>
          <w:r w:rsidRPr="00D03F33">
            <w:rPr>
              <w:color w:val="5B1905"/>
              <w:sz w:val="18"/>
              <w:szCs w:val="18"/>
            </w:rPr>
            <w:t>Pattemore Constructions</w:t>
          </w:r>
          <w:r w:rsidR="009F2AD9" w:rsidRPr="00D03F33">
            <w:rPr>
              <w:color w:val="5B1905"/>
              <w:sz w:val="18"/>
              <w:szCs w:val="18"/>
            </w:rPr>
            <w:t>/Documents/Records &amp; Docume</w:t>
          </w:r>
          <w:r w:rsidR="005E7929">
            <w:rPr>
              <w:color w:val="5B1905"/>
              <w:sz w:val="18"/>
              <w:szCs w:val="18"/>
            </w:rPr>
            <w:t>nt Management/Forms/letterhead(</w:t>
          </w:r>
          <w:proofErr w:type="spellStart"/>
          <w:r w:rsidR="00641D06">
            <w:rPr>
              <w:color w:val="5B1905"/>
              <w:sz w:val="18"/>
              <w:szCs w:val="18"/>
            </w:rPr>
            <w:t>p</w:t>
          </w:r>
          <w:r w:rsidR="005E7929">
            <w:rPr>
              <w:color w:val="5B1905"/>
              <w:sz w:val="18"/>
              <w:szCs w:val="18"/>
            </w:rPr>
            <w:t>j</w:t>
          </w:r>
          <w:r w:rsidR="009F2AD9" w:rsidRPr="00D03F33">
            <w:rPr>
              <w:color w:val="5B1905"/>
              <w:sz w:val="18"/>
              <w:szCs w:val="18"/>
            </w:rPr>
            <w:t>p</w:t>
          </w:r>
          <w:proofErr w:type="spellEnd"/>
          <w:r w:rsidR="009F2AD9" w:rsidRPr="00D03F33">
            <w:rPr>
              <w:color w:val="5B1905"/>
              <w:sz w:val="18"/>
              <w:szCs w:val="18"/>
            </w:rPr>
            <w:t>)</w:t>
          </w:r>
        </w:p>
      </w:tc>
    </w:tr>
  </w:tbl>
  <w:p w:rsidR="00D92151" w:rsidRDefault="00D92151" w:rsidP="00D921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C33" w:rsidRDefault="008C1C33" w:rsidP="00D949EA">
      <w:pPr>
        <w:spacing w:line="240" w:lineRule="auto"/>
      </w:pPr>
      <w:r>
        <w:separator/>
      </w:r>
    </w:p>
  </w:footnote>
  <w:footnote w:type="continuationSeparator" w:id="0">
    <w:p w:rsidR="008C1C33" w:rsidRDefault="008C1C33" w:rsidP="00D94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07" w:rsidRDefault="003C5C0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89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36"/>
      <w:gridCol w:w="236"/>
    </w:tblGrid>
    <w:tr w:rsidR="003D7841" w:rsidTr="000179CC">
      <w:tc>
        <w:tcPr>
          <w:tcW w:w="10422" w:type="dxa"/>
          <w:vMerge w:val="restart"/>
        </w:tcPr>
        <w:p w:rsidR="003D7841" w:rsidRDefault="003D7841" w:rsidP="003D7841">
          <w:pPr>
            <w:rPr>
              <w:szCs w:val="20"/>
            </w:rPr>
          </w:pPr>
        </w:p>
        <w:tbl>
          <w:tblPr>
            <w:tblStyle w:val="TableGrid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851"/>
            <w:gridCol w:w="4819"/>
            <w:gridCol w:w="4253"/>
            <w:gridCol w:w="283"/>
          </w:tblGrid>
          <w:tr w:rsidR="00683779" w:rsidTr="00D03F33">
            <w:trPr>
              <w:trHeight w:val="615"/>
            </w:trPr>
            <w:tc>
              <w:tcPr>
                <w:tcW w:w="851" w:type="dxa"/>
                <w:vMerge w:val="restart"/>
                <w:tcMar>
                  <w:left w:w="108" w:type="dxa"/>
                  <w:right w:w="0" w:type="dxa"/>
                </w:tcMar>
              </w:tcPr>
              <w:p w:rsidR="00683779" w:rsidRDefault="000179CC" w:rsidP="001D268B">
                <w:r>
                  <w:rPr>
                    <w:noProof/>
                    <w:lang w:eastAsia="en-AU"/>
                  </w:rPr>
                  <w:drawing>
                    <wp:anchor distT="0" distB="0" distL="114300" distR="114300" simplePos="0" relativeHeight="251658240" behindDoc="0" locked="0" layoutInCell="1" allowOverlap="1" wp14:anchorId="54C469A9" wp14:editId="0E16487F">
                      <wp:simplePos x="0" y="0"/>
                      <wp:positionH relativeFrom="column">
                        <wp:posOffset>-683351</wp:posOffset>
                      </wp:positionH>
                      <wp:positionV relativeFrom="paragraph">
                        <wp:posOffset>1814</wp:posOffset>
                      </wp:positionV>
                      <wp:extent cx="1583669" cy="794657"/>
                      <wp:effectExtent l="0" t="0" r="0" b="5715"/>
                      <wp:wrapNone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83669" cy="7946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4819" w:type="dxa"/>
                <w:tcMar>
                  <w:left w:w="108" w:type="dxa"/>
                  <w:right w:w="0" w:type="dxa"/>
                </w:tcMar>
                <w:vAlign w:val="bottom"/>
              </w:tcPr>
              <w:p w:rsidR="00683779" w:rsidRPr="001A2D2D" w:rsidRDefault="008C1C33" w:rsidP="001D268B">
                <w:pPr>
                  <w:rPr>
                    <w:rFonts w:ascii="Arial Narrow" w:hAnsi="Arial Narrow"/>
                    <w:color w:val="752107"/>
                  </w:rPr>
                </w:pPr>
                <w:r>
                  <w:rPr>
                    <w:noProof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2050" type="#_x0000_t75" style="position:absolute;margin-left:36.65pt;margin-top:1.2pt;width:252.4pt;height:53.35pt;z-index:251660288;mso-position-horizontal-relative:text;mso-position-vertical-relative:text;mso-width-relative:page;mso-height-relative:page">
                      <v:imagedata r:id="rId2" o:title="Pattemore Constructions"/>
                    </v:shape>
                  </w:pict>
                </w:r>
              </w:p>
            </w:tc>
            <w:tc>
              <w:tcPr>
                <w:tcW w:w="4253" w:type="dxa"/>
                <w:tcMar>
                  <w:left w:w="108" w:type="dxa"/>
                  <w:right w:w="0" w:type="dxa"/>
                </w:tcMar>
              </w:tcPr>
              <w:p w:rsidR="00683779" w:rsidRPr="00D03F33" w:rsidRDefault="00683779" w:rsidP="00DE6092">
                <w:pPr>
                  <w:jc w:val="right"/>
                  <w:rPr>
                    <w:rFonts w:ascii="Arial Narrow" w:hAnsi="Arial Narrow"/>
                    <w:color w:val="5B1905"/>
                  </w:rPr>
                </w:pPr>
                <w:r w:rsidRPr="00D03F33">
                  <w:rPr>
                    <w:rFonts w:ascii="Arial Narrow" w:hAnsi="Arial Narrow"/>
                    <w:color w:val="5B1905"/>
                  </w:rPr>
                  <w:t>PO Box 1732, HUMPTY DOO NT 0836</w:t>
                </w:r>
              </w:p>
              <w:p w:rsidR="00683779" w:rsidRPr="00D03F33" w:rsidRDefault="000179CC" w:rsidP="00DE6092">
                <w:pPr>
                  <w:jc w:val="right"/>
                  <w:rPr>
                    <w:rFonts w:ascii="Arial Narrow" w:hAnsi="Arial Narrow"/>
                    <w:color w:val="5B1905"/>
                  </w:rPr>
                </w:pPr>
                <w:r>
                  <w:rPr>
                    <w:rFonts w:ascii="Arial Narrow" w:hAnsi="Arial Narrow"/>
                    <w:color w:val="5B1905"/>
                  </w:rPr>
                  <w:t>70</w:t>
                </w:r>
                <w:r w:rsidR="00683779" w:rsidRPr="00D03F33">
                  <w:rPr>
                    <w:rFonts w:ascii="Arial Narrow" w:hAnsi="Arial Narrow"/>
                    <w:color w:val="5B1905"/>
                  </w:rPr>
                  <w:t xml:space="preserve"> Dreamtime </w:t>
                </w:r>
                <w:proofErr w:type="spellStart"/>
                <w:r w:rsidR="00683779" w:rsidRPr="00D03F33">
                  <w:rPr>
                    <w:rFonts w:ascii="Arial Narrow" w:hAnsi="Arial Narrow"/>
                    <w:color w:val="5B1905"/>
                  </w:rPr>
                  <w:t>Dve</w:t>
                </w:r>
                <w:proofErr w:type="spellEnd"/>
                <w:r w:rsidR="00683779" w:rsidRPr="00D03F33">
                  <w:rPr>
                    <w:rFonts w:ascii="Arial Narrow" w:hAnsi="Arial Narrow"/>
                    <w:color w:val="5B1905"/>
                  </w:rPr>
                  <w:t xml:space="preserve">, </w:t>
                </w:r>
                <w:proofErr w:type="spellStart"/>
                <w:r w:rsidR="00683779" w:rsidRPr="00D03F33">
                  <w:rPr>
                    <w:rFonts w:ascii="Arial Narrow" w:hAnsi="Arial Narrow"/>
                    <w:color w:val="5B1905"/>
                  </w:rPr>
                  <w:t>McMinns</w:t>
                </w:r>
                <w:proofErr w:type="spellEnd"/>
                <w:r w:rsidR="00683779" w:rsidRPr="00D03F33">
                  <w:rPr>
                    <w:rFonts w:ascii="Arial Narrow" w:hAnsi="Arial Narrow"/>
                    <w:color w:val="5B1905"/>
                  </w:rPr>
                  <w:t xml:space="preserve"> Lagoon</w:t>
                </w:r>
              </w:p>
              <w:p w:rsidR="009F2AD9" w:rsidRDefault="00683779" w:rsidP="00DE6092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D03F33">
                  <w:rPr>
                    <w:rFonts w:ascii="Arial Narrow" w:hAnsi="Arial Narrow"/>
                    <w:color w:val="5B1905"/>
                  </w:rPr>
                  <w:t>Ph: (08) 8988 1031   Fax: (08) 8988 5461</w:t>
                </w:r>
              </w:p>
            </w:tc>
            <w:tc>
              <w:tcPr>
                <w:tcW w:w="283" w:type="dxa"/>
                <w:tcMar>
                  <w:left w:w="108" w:type="dxa"/>
                  <w:right w:w="0" w:type="dxa"/>
                </w:tcMar>
              </w:tcPr>
              <w:p w:rsidR="00683779" w:rsidRPr="001A2D2D" w:rsidRDefault="00683779" w:rsidP="00DE6092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</w:p>
            </w:tc>
          </w:tr>
          <w:tr w:rsidR="00DE6092" w:rsidTr="00D03F33">
            <w:trPr>
              <w:trHeight w:val="615"/>
            </w:trPr>
            <w:tc>
              <w:tcPr>
                <w:tcW w:w="851" w:type="dxa"/>
                <w:vMerge/>
                <w:tcMar>
                  <w:left w:w="108" w:type="dxa"/>
                  <w:right w:w="0" w:type="dxa"/>
                </w:tcMar>
              </w:tcPr>
              <w:p w:rsidR="00DE6092" w:rsidRDefault="00DE6092" w:rsidP="001D268B"/>
            </w:tc>
            <w:tc>
              <w:tcPr>
                <w:tcW w:w="9355" w:type="dxa"/>
                <w:gridSpan w:val="3"/>
                <w:tcBorders>
                  <w:bottom w:val="single" w:sz="12" w:space="0" w:color="5B1905"/>
                </w:tcBorders>
                <w:tcMar>
                  <w:left w:w="108" w:type="dxa"/>
                  <w:right w:w="0" w:type="dxa"/>
                </w:tcMar>
                <w:vAlign w:val="bottom"/>
              </w:tcPr>
              <w:p w:rsidR="00DE6092" w:rsidRPr="000179CC" w:rsidRDefault="00DE6092" w:rsidP="00683779">
                <w:pPr>
                  <w:pStyle w:val="Title"/>
                  <w:spacing w:before="320"/>
                  <w:rPr>
                    <w:color w:val="5B1905"/>
                    <w:sz w:val="16"/>
                    <w:szCs w:val="16"/>
                  </w:rPr>
                </w:pPr>
              </w:p>
            </w:tc>
          </w:tr>
        </w:tbl>
        <w:p w:rsidR="006C2286" w:rsidRPr="006C2286" w:rsidRDefault="006C2286" w:rsidP="003D7841">
          <w:pPr>
            <w:rPr>
              <w:szCs w:val="20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0179CC">
      <w:tc>
        <w:tcPr>
          <w:tcW w:w="10422" w:type="dxa"/>
          <w:vMerge/>
        </w:tcPr>
        <w:p w:rsidR="003D7841" w:rsidRDefault="003D7841" w:rsidP="003D7841">
          <w:pPr>
            <w:pStyle w:val="Title"/>
            <w:pBdr>
              <w:bottom w:val="single" w:sz="8" w:space="1" w:color="F07F09" w:themeColor="accent1"/>
            </w:pBdr>
            <w:tabs>
              <w:tab w:val="left" w:pos="1134"/>
            </w:tabs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0179CC">
      <w:tc>
        <w:tcPr>
          <w:tcW w:w="10422" w:type="dxa"/>
          <w:vMerge/>
        </w:tcPr>
        <w:p w:rsidR="003D7841" w:rsidRDefault="003D7841" w:rsidP="003D7841">
          <w:pPr>
            <w:pStyle w:val="Title"/>
            <w:tabs>
              <w:tab w:val="left" w:pos="1134"/>
            </w:tabs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  <w:tr w:rsidR="003D7841" w:rsidTr="000179CC">
      <w:tc>
        <w:tcPr>
          <w:tcW w:w="10422" w:type="dxa"/>
          <w:vMerge/>
        </w:tcPr>
        <w:p w:rsidR="003D7841" w:rsidRDefault="003D7841" w:rsidP="003D7841"/>
      </w:tc>
      <w:tc>
        <w:tcPr>
          <w:tcW w:w="236" w:type="dxa"/>
          <w:vAlign w:val="center"/>
        </w:tcPr>
        <w:p w:rsidR="003D7841" w:rsidRPr="00915059" w:rsidRDefault="003D7841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36" w:type="dxa"/>
          <w:vAlign w:val="center"/>
        </w:tcPr>
        <w:p w:rsidR="003D7841" w:rsidRPr="00915059" w:rsidRDefault="003D7841" w:rsidP="003D7841">
          <w:pPr>
            <w:rPr>
              <w:rFonts w:ascii="Arial Narrow" w:hAnsi="Arial Narrow"/>
            </w:rPr>
          </w:pPr>
        </w:p>
      </w:tc>
    </w:tr>
  </w:tbl>
  <w:p w:rsidR="00383AEF" w:rsidRDefault="00383AEF" w:rsidP="009150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604AC"/>
    <w:multiLevelType w:val="multilevel"/>
    <w:tmpl w:val="696021DA"/>
    <w:styleLink w:val="Style4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8849A8"/>
    <w:multiLevelType w:val="multilevel"/>
    <w:tmpl w:val="5B3A4F70"/>
    <w:styleLink w:val="Style1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5801C1"/>
    <w:multiLevelType w:val="multilevel"/>
    <w:tmpl w:val="696021DA"/>
    <w:numStyleLink w:val="Style4"/>
  </w:abstractNum>
  <w:abstractNum w:abstractNumId="3">
    <w:nsid w:val="0BC06591"/>
    <w:multiLevelType w:val="multilevel"/>
    <w:tmpl w:val="0409001D"/>
    <w:styleLink w:val="Styl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2D5FB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56B6082"/>
    <w:multiLevelType w:val="multilevel"/>
    <w:tmpl w:val="5B3A4F70"/>
    <w:styleLink w:val="Style5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8B14924"/>
    <w:multiLevelType w:val="multilevel"/>
    <w:tmpl w:val="96F4B4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CB66D90"/>
    <w:multiLevelType w:val="multilevel"/>
    <w:tmpl w:val="5B3A4F70"/>
    <w:styleLink w:val="Style2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25D615B"/>
    <w:multiLevelType w:val="multilevel"/>
    <w:tmpl w:val="8D0220F0"/>
    <w:numStyleLink w:val="Style8"/>
  </w:abstractNum>
  <w:abstractNum w:abstractNumId="9">
    <w:nsid w:val="333B177E"/>
    <w:multiLevelType w:val="multilevel"/>
    <w:tmpl w:val="69683B46"/>
    <w:styleLink w:val="Style9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8A4A9A"/>
    <w:multiLevelType w:val="multilevel"/>
    <w:tmpl w:val="4E8CC1C6"/>
    <w:lvl w:ilvl="0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/>
        <w:i w:val="0"/>
        <w:color w:val="B35E06" w:themeColor="accent1" w:themeShade="BF"/>
        <w:sz w:val="28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 Bold" w:hAnsi="Arial Bold" w:hint="default"/>
        <w:b/>
        <w:i w:val="0"/>
        <w:color w:val="B35E06" w:themeColor="accent1" w:themeShade="BF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B35E06" w:themeColor="accent1" w:themeShade="BF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7845D06"/>
    <w:multiLevelType w:val="multilevel"/>
    <w:tmpl w:val="DBC6BC34"/>
    <w:numStyleLink w:val="Style7"/>
  </w:abstractNum>
  <w:abstractNum w:abstractNumId="12">
    <w:nsid w:val="549068C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AAA407C"/>
    <w:multiLevelType w:val="multilevel"/>
    <w:tmpl w:val="DBC6BC34"/>
    <w:styleLink w:val="Style7"/>
    <w:lvl w:ilvl="0">
      <w:start w:val="1"/>
      <w:numFmt w:val="decimal"/>
      <w:lvlText w:val="%1.0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814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4">
    <w:nsid w:val="6C4F59F4"/>
    <w:multiLevelType w:val="multilevel"/>
    <w:tmpl w:val="8D126A8C"/>
    <w:styleLink w:val="Style3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0DB5DB3"/>
    <w:multiLevelType w:val="multilevel"/>
    <w:tmpl w:val="8D0220F0"/>
    <w:numStyleLink w:val="Style8"/>
  </w:abstractNum>
  <w:abstractNum w:abstractNumId="16">
    <w:nsid w:val="76AF5661"/>
    <w:multiLevelType w:val="multilevel"/>
    <w:tmpl w:val="8D0220F0"/>
    <w:styleLink w:val="Style8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C907FEA"/>
    <w:multiLevelType w:val="multilevel"/>
    <w:tmpl w:val="4E8CC1C6"/>
    <w:styleLink w:val="Style10"/>
    <w:lvl w:ilvl="0">
      <w:start w:val="3"/>
      <w:numFmt w:val="decimal"/>
      <w:lvlText w:val="%1."/>
      <w:lvlJc w:val="left"/>
      <w:pPr>
        <w:ind w:left="567" w:hanging="567"/>
      </w:pPr>
      <w:rPr>
        <w:rFonts w:ascii="Cambria" w:hAnsi="Cambria" w:hint="default"/>
        <w:b/>
        <w:i w:val="0"/>
        <w:color w:val="B35E06" w:themeColor="accent1" w:themeShade="BF"/>
        <w:sz w:val="28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 Bold" w:hAnsi="Arial Bold" w:hint="default"/>
        <w:b/>
        <w:i w:val="0"/>
        <w:color w:val="B35E06" w:themeColor="accent1" w:themeShade="BF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B35E06" w:themeColor="accent1" w:themeShade="BF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decimal"/>
        <w:lvlText w:val="%1.0"/>
        <w:lvlJc w:val="left"/>
        <w:pPr>
          <w:ind w:left="567" w:hanging="567"/>
        </w:pPr>
        <w:rPr>
          <w:rFonts w:hint="default"/>
        </w:rPr>
      </w:lvl>
    </w:lvlOverride>
  </w:num>
  <w:num w:numId="2">
    <w:abstractNumId w:val="1"/>
  </w:num>
  <w:num w:numId="3">
    <w:abstractNumId w:val="7"/>
  </w:num>
  <w:num w:numId="4">
    <w:abstractNumId w:val="12"/>
  </w:num>
  <w:num w:numId="5">
    <w:abstractNumId w:val="14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3"/>
  </w:num>
  <w:num w:numId="11">
    <w:abstractNumId w:val="11"/>
  </w:num>
  <w:num w:numId="12">
    <w:abstractNumId w:val="16"/>
  </w:num>
  <w:num w:numId="13">
    <w:abstractNumId w:val="15"/>
  </w:num>
  <w:num w:numId="14">
    <w:abstractNumId w:val="8"/>
  </w:num>
  <w:num w:numId="15">
    <w:abstractNumId w:val="9"/>
  </w:num>
  <w:num w:numId="16">
    <w:abstractNumId w:val="4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E5"/>
    <w:rsid w:val="000031ED"/>
    <w:rsid w:val="000179CC"/>
    <w:rsid w:val="000A0000"/>
    <w:rsid w:val="000D035C"/>
    <w:rsid w:val="001411BC"/>
    <w:rsid w:val="001423E8"/>
    <w:rsid w:val="001A2D2D"/>
    <w:rsid w:val="001A59D5"/>
    <w:rsid w:val="001D2D98"/>
    <w:rsid w:val="001E35B5"/>
    <w:rsid w:val="0021799E"/>
    <w:rsid w:val="0027174B"/>
    <w:rsid w:val="00294767"/>
    <w:rsid w:val="002C378F"/>
    <w:rsid w:val="002E7EFC"/>
    <w:rsid w:val="00383AEF"/>
    <w:rsid w:val="003C5C00"/>
    <w:rsid w:val="003C6114"/>
    <w:rsid w:val="003D7841"/>
    <w:rsid w:val="0040769F"/>
    <w:rsid w:val="004B4EA4"/>
    <w:rsid w:val="00577B74"/>
    <w:rsid w:val="005D5C90"/>
    <w:rsid w:val="005E7929"/>
    <w:rsid w:val="0063052E"/>
    <w:rsid w:val="00641D06"/>
    <w:rsid w:val="00646B08"/>
    <w:rsid w:val="00683779"/>
    <w:rsid w:val="006C2286"/>
    <w:rsid w:val="00731B9F"/>
    <w:rsid w:val="00761DBF"/>
    <w:rsid w:val="007776DF"/>
    <w:rsid w:val="00830207"/>
    <w:rsid w:val="008C1C33"/>
    <w:rsid w:val="0091254E"/>
    <w:rsid w:val="00915059"/>
    <w:rsid w:val="00923838"/>
    <w:rsid w:val="009A46E5"/>
    <w:rsid w:val="009F275D"/>
    <w:rsid w:val="009F2AD9"/>
    <w:rsid w:val="00A82931"/>
    <w:rsid w:val="00B06AAA"/>
    <w:rsid w:val="00B17541"/>
    <w:rsid w:val="00C140DD"/>
    <w:rsid w:val="00C30946"/>
    <w:rsid w:val="00C42A72"/>
    <w:rsid w:val="00C92737"/>
    <w:rsid w:val="00CB50AF"/>
    <w:rsid w:val="00D03F33"/>
    <w:rsid w:val="00D268C0"/>
    <w:rsid w:val="00D92151"/>
    <w:rsid w:val="00D949EA"/>
    <w:rsid w:val="00DA3B96"/>
    <w:rsid w:val="00DE6092"/>
    <w:rsid w:val="00E16C2E"/>
    <w:rsid w:val="00E95F07"/>
    <w:rsid w:val="00F40764"/>
    <w:rsid w:val="00F94703"/>
    <w:rsid w:val="00FF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DA22624D-D897-4050-9FF8-28A544D0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0DD"/>
    <w:pPr>
      <w:spacing w:after="0"/>
    </w:pPr>
    <w:rPr>
      <w:rFonts w:ascii="Arial" w:hAnsi="Arial"/>
      <w:sz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2931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5C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9EA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9EA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E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3AEF"/>
    <w:pPr>
      <w:spacing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EF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1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8293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numbering" w:customStyle="1" w:styleId="Style1">
    <w:name w:val="Style1"/>
    <w:uiPriority w:val="99"/>
    <w:rsid w:val="00731B9F"/>
    <w:pPr>
      <w:numPr>
        <w:numId w:val="2"/>
      </w:numPr>
    </w:pPr>
  </w:style>
  <w:style w:type="numbering" w:customStyle="1" w:styleId="Style2">
    <w:name w:val="Style2"/>
    <w:uiPriority w:val="99"/>
    <w:rsid w:val="00731B9F"/>
    <w:pPr>
      <w:numPr>
        <w:numId w:val="3"/>
      </w:numPr>
    </w:pPr>
  </w:style>
  <w:style w:type="numbering" w:customStyle="1" w:styleId="Style3">
    <w:name w:val="Style3"/>
    <w:uiPriority w:val="99"/>
    <w:rsid w:val="00731B9F"/>
    <w:pPr>
      <w:numPr>
        <w:numId w:val="5"/>
      </w:numPr>
    </w:pPr>
  </w:style>
  <w:style w:type="numbering" w:customStyle="1" w:styleId="Style4">
    <w:name w:val="Style4"/>
    <w:uiPriority w:val="99"/>
    <w:rsid w:val="00731B9F"/>
    <w:pPr>
      <w:numPr>
        <w:numId w:val="6"/>
      </w:numPr>
    </w:pPr>
  </w:style>
  <w:style w:type="paragraph" w:styleId="ListParagraph">
    <w:name w:val="List Paragraph"/>
    <w:basedOn w:val="Normal"/>
    <w:uiPriority w:val="34"/>
    <w:qFormat/>
    <w:rsid w:val="00A82931"/>
    <w:pPr>
      <w:spacing w:after="120" w:line="240" w:lineRule="auto"/>
      <w:ind w:left="720"/>
      <w:contextualSpacing/>
    </w:pPr>
  </w:style>
  <w:style w:type="numbering" w:customStyle="1" w:styleId="Style5">
    <w:name w:val="Style5"/>
    <w:uiPriority w:val="99"/>
    <w:rsid w:val="00761DBF"/>
    <w:pPr>
      <w:numPr>
        <w:numId w:val="8"/>
      </w:numPr>
    </w:pPr>
  </w:style>
  <w:style w:type="numbering" w:customStyle="1" w:styleId="Style6">
    <w:name w:val="Style6"/>
    <w:uiPriority w:val="99"/>
    <w:rsid w:val="00761DBF"/>
    <w:pPr>
      <w:numPr>
        <w:numId w:val="9"/>
      </w:numPr>
    </w:pPr>
  </w:style>
  <w:style w:type="numbering" w:customStyle="1" w:styleId="Style7">
    <w:name w:val="Style7"/>
    <w:uiPriority w:val="99"/>
    <w:rsid w:val="005D5C90"/>
    <w:pPr>
      <w:numPr>
        <w:numId w:val="10"/>
      </w:numPr>
    </w:pPr>
  </w:style>
  <w:style w:type="numbering" w:customStyle="1" w:styleId="Style8">
    <w:name w:val="Style8"/>
    <w:uiPriority w:val="99"/>
    <w:rsid w:val="005D5C90"/>
    <w:pPr>
      <w:numPr>
        <w:numId w:val="1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5D5C90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numbering" w:customStyle="1" w:styleId="Style9">
    <w:name w:val="Style9"/>
    <w:uiPriority w:val="99"/>
    <w:rsid w:val="005D5C90"/>
    <w:pPr>
      <w:numPr>
        <w:numId w:val="15"/>
      </w:numPr>
    </w:pPr>
  </w:style>
  <w:style w:type="numbering" w:customStyle="1" w:styleId="Style10">
    <w:name w:val="Style10"/>
    <w:uiPriority w:val="99"/>
    <w:rsid w:val="00A82931"/>
    <w:pPr>
      <w:numPr>
        <w:numId w:val="18"/>
      </w:numPr>
    </w:pPr>
  </w:style>
  <w:style w:type="character" w:styleId="Hyperlink">
    <w:name w:val="Hyperlink"/>
    <w:basedOn w:val="DefaultParagraphFont"/>
    <w:uiPriority w:val="99"/>
    <w:unhideWhenUsed/>
    <w:rsid w:val="00683779"/>
    <w:rPr>
      <w:color w:val="6B9F25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E35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QUOTES%20TEMPLATES\PJ's%20Templates\PC-DOC-F-01.05(pjp)%20-%20Quote%20Peter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PC-DOC-F-01.05(pjp) - Quote Peter.dotx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</dc:creator>
  <cp:keywords/>
  <dc:description/>
  <cp:lastModifiedBy>Peter Pattemore</cp:lastModifiedBy>
  <cp:revision>3</cp:revision>
  <cp:lastPrinted>2015-03-10T08:04:00Z</cp:lastPrinted>
  <dcterms:created xsi:type="dcterms:W3CDTF">2015-03-11T05:23:00Z</dcterms:created>
  <dcterms:modified xsi:type="dcterms:W3CDTF">2015-05-07T02:32:00Z</dcterms:modified>
</cp:coreProperties>
</file>